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856" w:tblpY="151"/>
        <w:tblW w:w="15588" w:type="dxa"/>
        <w:tblLook w:val="04A0" w:firstRow="1" w:lastRow="0" w:firstColumn="1" w:lastColumn="0" w:noHBand="0" w:noVBand="1"/>
      </w:tblPr>
      <w:tblGrid>
        <w:gridCol w:w="1395"/>
        <w:gridCol w:w="3235"/>
        <w:gridCol w:w="2923"/>
        <w:gridCol w:w="2535"/>
        <w:gridCol w:w="1814"/>
        <w:gridCol w:w="1713"/>
        <w:gridCol w:w="1973"/>
      </w:tblGrid>
      <w:tr w:rsidR="00AC7EA4" w14:paraId="640C3552" w14:textId="77777777" w:rsidTr="00BE127D">
        <w:trPr>
          <w:trHeight w:val="750"/>
        </w:trPr>
        <w:tc>
          <w:tcPr>
            <w:tcW w:w="1395" w:type="dxa"/>
            <w:shd w:val="clear" w:color="auto" w:fill="AEAAAA" w:themeFill="background2" w:themeFillShade="BF"/>
            <w:vAlign w:val="center"/>
          </w:tcPr>
          <w:p w14:paraId="1A185E24" w14:textId="77777777" w:rsidR="00AC7EA4" w:rsidRPr="002A5D35" w:rsidRDefault="00AC7EA4" w:rsidP="00592423">
            <w:pPr>
              <w:jc w:val="center"/>
              <w:rPr>
                <w:rFonts w:ascii="Comic Sans MS" w:hAnsi="Comic Sans MS"/>
              </w:rPr>
            </w:pPr>
            <w:bookmarkStart w:id="0" w:name="_GoBack"/>
            <w:bookmarkEnd w:id="0"/>
          </w:p>
        </w:tc>
        <w:tc>
          <w:tcPr>
            <w:tcW w:w="3235" w:type="dxa"/>
            <w:shd w:val="clear" w:color="auto" w:fill="AEAAAA" w:themeFill="background2" w:themeFillShade="BF"/>
            <w:vAlign w:val="center"/>
          </w:tcPr>
          <w:p w14:paraId="33E039FC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2923" w:type="dxa"/>
            <w:shd w:val="clear" w:color="auto" w:fill="AEAAAA" w:themeFill="background2" w:themeFillShade="BF"/>
            <w:vAlign w:val="center"/>
          </w:tcPr>
          <w:p w14:paraId="3C1D4726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2535" w:type="dxa"/>
            <w:shd w:val="clear" w:color="auto" w:fill="AEAAAA" w:themeFill="background2" w:themeFillShade="BF"/>
            <w:vAlign w:val="center"/>
          </w:tcPr>
          <w:p w14:paraId="4A3F4509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1814" w:type="dxa"/>
            <w:shd w:val="clear" w:color="auto" w:fill="AEAAAA" w:themeFill="background2" w:themeFillShade="BF"/>
            <w:vAlign w:val="center"/>
          </w:tcPr>
          <w:p w14:paraId="78484800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3686" w:type="dxa"/>
            <w:gridSpan w:val="2"/>
            <w:shd w:val="clear" w:color="auto" w:fill="AEAAAA" w:themeFill="background2" w:themeFillShade="BF"/>
            <w:vAlign w:val="center"/>
          </w:tcPr>
          <w:p w14:paraId="07FF311F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Friday</w:t>
            </w:r>
          </w:p>
        </w:tc>
      </w:tr>
      <w:tr w:rsidR="00AC7EA4" w14:paraId="5D1782CE" w14:textId="77777777" w:rsidTr="00BE127D">
        <w:trPr>
          <w:trHeight w:val="682"/>
        </w:trPr>
        <w:tc>
          <w:tcPr>
            <w:tcW w:w="1395" w:type="dxa"/>
            <w:shd w:val="clear" w:color="auto" w:fill="AEAAAA" w:themeFill="background2" w:themeFillShade="BF"/>
            <w:vAlign w:val="center"/>
          </w:tcPr>
          <w:p w14:paraId="43667A6F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Maths</w:t>
            </w:r>
          </w:p>
        </w:tc>
        <w:tc>
          <w:tcPr>
            <w:tcW w:w="3235" w:type="dxa"/>
            <w:shd w:val="clear" w:color="auto" w:fill="FFFF00"/>
            <w:vAlign w:val="center"/>
          </w:tcPr>
          <w:p w14:paraId="5819F59B" w14:textId="11172CF2" w:rsidR="00B804D7" w:rsidRDefault="00BA52E9" w:rsidP="00B804D7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Zoom input- </w:t>
            </w:r>
            <w:r w:rsidR="006F7429">
              <w:rPr>
                <w:rFonts w:ascii="Comic Sans MS" w:hAnsi="Comic Sans MS"/>
                <w:sz w:val="20"/>
              </w:rPr>
              <w:t>(bus stop method) division</w:t>
            </w:r>
            <w:r w:rsidR="00B804D7">
              <w:rPr>
                <w:rFonts w:ascii="Comic Sans MS" w:hAnsi="Comic Sans MS"/>
                <w:sz w:val="20"/>
              </w:rPr>
              <w:t>.</w:t>
            </w:r>
          </w:p>
          <w:p w14:paraId="41240CCA" w14:textId="272DC55C" w:rsidR="00B804D7" w:rsidRPr="006C3EDD" w:rsidRDefault="00B804D7" w:rsidP="00B804D7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Time- 11.15</w:t>
            </w:r>
          </w:p>
          <w:p w14:paraId="4D73C087" w14:textId="16A8FB4E" w:rsidR="00BA52E9" w:rsidRPr="006C3EDD" w:rsidRDefault="00BA52E9" w:rsidP="00BA52E9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923" w:type="dxa"/>
            <w:shd w:val="clear" w:color="auto" w:fill="FFFF00"/>
            <w:vAlign w:val="center"/>
          </w:tcPr>
          <w:p w14:paraId="6CADCA77" w14:textId="05666CF5" w:rsidR="00AC7EA4" w:rsidRPr="006C3EDD" w:rsidRDefault="006F7429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Pr="00236F3F">
              <w:rPr>
                <w:rFonts w:ascii="Comic Sans MS" w:hAnsi="Comic Sans MS"/>
                <w:sz w:val="20"/>
              </w:rPr>
              <w:t>omplete the</w:t>
            </w:r>
            <w:r>
              <w:rPr>
                <w:rFonts w:ascii="Comic Sans MS" w:hAnsi="Comic Sans MS"/>
                <w:sz w:val="20"/>
              </w:rPr>
              <w:t xml:space="preserve"> division worksheet from textbook (Bus stop method) section b and c.</w:t>
            </w:r>
          </w:p>
        </w:tc>
        <w:tc>
          <w:tcPr>
            <w:tcW w:w="2535" w:type="dxa"/>
            <w:shd w:val="clear" w:color="auto" w:fill="FFFF00"/>
            <w:vAlign w:val="center"/>
          </w:tcPr>
          <w:p w14:paraId="623D25BF" w14:textId="214873A3" w:rsidR="00BE127D" w:rsidRPr="006C3EDD" w:rsidRDefault="006F7429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Pr="00236F3F">
              <w:rPr>
                <w:rFonts w:ascii="Comic Sans MS" w:hAnsi="Comic Sans MS"/>
                <w:sz w:val="20"/>
              </w:rPr>
              <w:t>omplete the</w:t>
            </w:r>
            <w:r>
              <w:rPr>
                <w:rFonts w:ascii="Comic Sans MS" w:hAnsi="Comic Sans MS"/>
                <w:sz w:val="20"/>
              </w:rPr>
              <w:t xml:space="preserve"> division problem solving (Bus stop method). </w:t>
            </w:r>
          </w:p>
        </w:tc>
        <w:tc>
          <w:tcPr>
            <w:tcW w:w="1814" w:type="dxa"/>
            <w:shd w:val="clear" w:color="auto" w:fill="FFFF00"/>
            <w:vAlign w:val="center"/>
          </w:tcPr>
          <w:p w14:paraId="5EDE0D97" w14:textId="0D54D2EA" w:rsidR="00AC7EA4" w:rsidRPr="006C3EDD" w:rsidRDefault="00BA52E9" w:rsidP="00BA52E9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Mixture of multiplication and division </w:t>
            </w:r>
            <w:r w:rsidR="006F7429">
              <w:rPr>
                <w:rFonts w:ascii="Comic Sans MS" w:hAnsi="Comic Sans MS"/>
                <w:sz w:val="20"/>
              </w:rPr>
              <w:t xml:space="preserve">from Text book. </w:t>
            </w:r>
          </w:p>
        </w:tc>
        <w:tc>
          <w:tcPr>
            <w:tcW w:w="3686" w:type="dxa"/>
            <w:gridSpan w:val="2"/>
            <w:shd w:val="clear" w:color="auto" w:fill="FFFF00"/>
            <w:vAlign w:val="center"/>
          </w:tcPr>
          <w:p w14:paraId="07BC47B4" w14:textId="62E0FF3A" w:rsidR="007517CD" w:rsidRPr="006C3EDD" w:rsidRDefault="00BA52E9" w:rsidP="00BE127D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Arithmetic test Y3 and Y41</w:t>
            </w:r>
          </w:p>
        </w:tc>
      </w:tr>
      <w:tr w:rsidR="00AC7EA4" w14:paraId="12C7C08B" w14:textId="77777777" w:rsidTr="00BE127D">
        <w:trPr>
          <w:trHeight w:val="706"/>
        </w:trPr>
        <w:tc>
          <w:tcPr>
            <w:tcW w:w="1395" w:type="dxa"/>
            <w:shd w:val="clear" w:color="auto" w:fill="AEAAAA" w:themeFill="background2" w:themeFillShade="BF"/>
            <w:vAlign w:val="center"/>
          </w:tcPr>
          <w:p w14:paraId="6A01FE70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Maths extra (optional)</w:t>
            </w:r>
          </w:p>
        </w:tc>
        <w:tc>
          <w:tcPr>
            <w:tcW w:w="14193" w:type="dxa"/>
            <w:gridSpan w:val="6"/>
            <w:shd w:val="clear" w:color="auto" w:fill="FFFF00"/>
            <w:vAlign w:val="center"/>
          </w:tcPr>
          <w:p w14:paraId="543AF2C5" w14:textId="77777777" w:rsidR="00BE127D" w:rsidRDefault="00AC7EA4" w:rsidP="00BE127D">
            <w:pPr>
              <w:jc w:val="center"/>
              <w:rPr>
                <w:rFonts w:ascii="Comic Sans MS" w:hAnsi="Comic Sans MS"/>
                <w:sz w:val="20"/>
              </w:rPr>
            </w:pPr>
            <w:proofErr w:type="spellStart"/>
            <w:r w:rsidRPr="006C3EDD">
              <w:rPr>
                <w:rFonts w:ascii="Comic Sans MS" w:hAnsi="Comic Sans MS"/>
                <w:sz w:val="20"/>
              </w:rPr>
              <w:t>Timestable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6C3EDD">
              <w:rPr>
                <w:rFonts w:ascii="Comic Sans MS" w:hAnsi="Comic Sans MS"/>
                <w:sz w:val="20"/>
              </w:rPr>
              <w:t>Rockstars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and </w:t>
            </w:r>
            <w:proofErr w:type="spellStart"/>
            <w:r w:rsidRPr="006C3EDD">
              <w:rPr>
                <w:rFonts w:ascii="Comic Sans MS" w:hAnsi="Comic Sans MS"/>
                <w:sz w:val="20"/>
              </w:rPr>
              <w:t>Mathletics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– use logins that are in reading records.</w:t>
            </w:r>
            <w:r>
              <w:rPr>
                <w:rFonts w:ascii="Comic Sans MS" w:hAnsi="Comic Sans MS"/>
                <w:sz w:val="20"/>
              </w:rPr>
              <w:t xml:space="preserve"> </w:t>
            </w:r>
          </w:p>
          <w:p w14:paraId="69DDC2C4" w14:textId="7BBB9DCB" w:rsidR="00BE127D" w:rsidRDefault="003D3E2D" w:rsidP="00BE127D">
            <w:pPr>
              <w:jc w:val="center"/>
              <w:rPr>
                <w:rFonts w:ascii="Comic Sans MS" w:hAnsi="Comic Sans MS"/>
                <w:sz w:val="20"/>
              </w:rPr>
            </w:pPr>
            <w:hyperlink r:id="rId5" w:history="1">
              <w:r w:rsidR="00BE127D" w:rsidRPr="00BE6F76">
                <w:rPr>
                  <w:rStyle w:val="Hyperlink"/>
                  <w:rFonts w:ascii="Comic Sans MS" w:hAnsi="Comic Sans MS"/>
                  <w:sz w:val="20"/>
                </w:rPr>
                <w:t>https://play.ttrockstars.com/</w:t>
              </w:r>
            </w:hyperlink>
            <w:r w:rsidR="00AC7EA4">
              <w:rPr>
                <w:rFonts w:ascii="Comic Sans MS" w:hAnsi="Comic Sans MS"/>
                <w:sz w:val="20"/>
              </w:rPr>
              <w:t xml:space="preserve"> </w:t>
            </w:r>
          </w:p>
          <w:p w14:paraId="4EB0272B" w14:textId="77777777" w:rsidR="00BE127D" w:rsidRDefault="00AC7EA4" w:rsidP="00BE127D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</w:t>
            </w:r>
            <w:hyperlink r:id="rId6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https://login.mathletics.com/</w:t>
              </w:r>
            </w:hyperlink>
            <w:r w:rsidRPr="006C3EDD">
              <w:rPr>
                <w:rFonts w:ascii="Comic Sans MS" w:hAnsi="Comic Sans MS"/>
                <w:sz w:val="20"/>
              </w:rPr>
              <w:t xml:space="preserve"> </w:t>
            </w:r>
          </w:p>
          <w:p w14:paraId="698AF437" w14:textId="734239CB" w:rsidR="00BE127D" w:rsidRPr="006C3EDD" w:rsidRDefault="00BE127D" w:rsidP="00BE127D">
            <w:pPr>
              <w:jc w:val="center"/>
              <w:rPr>
                <w:rFonts w:ascii="Comic Sans MS" w:hAnsi="Comic Sans MS"/>
                <w:sz w:val="20"/>
              </w:rPr>
            </w:pPr>
          </w:p>
        </w:tc>
      </w:tr>
      <w:tr w:rsidR="00AC7EA4" w14:paraId="34ADB37A" w14:textId="77777777" w:rsidTr="00BE127D">
        <w:trPr>
          <w:trHeight w:val="283"/>
        </w:trPr>
        <w:tc>
          <w:tcPr>
            <w:tcW w:w="1395" w:type="dxa"/>
            <w:shd w:val="clear" w:color="auto" w:fill="AEAAAA" w:themeFill="background2" w:themeFillShade="BF"/>
            <w:vAlign w:val="center"/>
          </w:tcPr>
          <w:p w14:paraId="143250D1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Spellings</w:t>
            </w:r>
          </w:p>
        </w:tc>
        <w:tc>
          <w:tcPr>
            <w:tcW w:w="14193" w:type="dxa"/>
            <w:gridSpan w:val="6"/>
            <w:shd w:val="clear" w:color="auto" w:fill="92D050"/>
            <w:vAlign w:val="center"/>
          </w:tcPr>
          <w:p w14:paraId="089816D7" w14:textId="77777777" w:rsidR="00AC7EA4" w:rsidRDefault="00AC7EA4" w:rsidP="00592423">
            <w:pPr>
              <w:jc w:val="center"/>
              <w:rPr>
                <w:rStyle w:val="Hyperlink"/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>Spelling shed week 1</w:t>
            </w:r>
            <w:r w:rsidR="007517CD">
              <w:rPr>
                <w:rFonts w:ascii="Comic Sans MS" w:hAnsi="Comic Sans MS"/>
                <w:sz w:val="20"/>
              </w:rPr>
              <w:t>5</w:t>
            </w:r>
            <w:r w:rsidRPr="006C3EDD">
              <w:rPr>
                <w:rFonts w:ascii="Comic Sans MS" w:hAnsi="Comic Sans MS"/>
                <w:sz w:val="20"/>
              </w:rPr>
              <w:t xml:space="preserve"> – please complete the games that have been set this week.</w:t>
            </w:r>
            <w:r>
              <w:rPr>
                <w:rFonts w:ascii="Comic Sans MS" w:hAnsi="Comic Sans MS"/>
                <w:sz w:val="20"/>
              </w:rPr>
              <w:t xml:space="preserve">  </w:t>
            </w:r>
            <w:hyperlink r:id="rId7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https://www.edshed.com/en-gb</w:t>
              </w:r>
            </w:hyperlink>
          </w:p>
          <w:p w14:paraId="3912F281" w14:textId="7C7D9309" w:rsidR="0040270D" w:rsidRPr="0040270D" w:rsidRDefault="0040270D" w:rsidP="00592423">
            <w:pPr>
              <w:jc w:val="center"/>
              <w:rPr>
                <w:rStyle w:val="Hyperlink"/>
                <w:rFonts w:ascii="Comic Sans MS" w:hAnsi="Comic Sans MS"/>
                <w:color w:val="auto"/>
                <w:sz w:val="20"/>
                <w:u w:val="none"/>
              </w:rPr>
            </w:pPr>
            <w:r>
              <w:rPr>
                <w:rStyle w:val="Hyperlink"/>
                <w:rFonts w:ascii="Comic Sans MS" w:hAnsi="Comic Sans MS"/>
                <w:color w:val="auto"/>
                <w:sz w:val="20"/>
                <w:u w:val="none"/>
              </w:rPr>
              <w:t xml:space="preserve">Mrs Sauter’s group- father, parents, busy, where, hour. </w:t>
            </w:r>
          </w:p>
          <w:p w14:paraId="69531DDE" w14:textId="62502E74" w:rsidR="0040270D" w:rsidRPr="006C3EDD" w:rsidRDefault="0040270D" w:rsidP="00592423">
            <w:pPr>
              <w:jc w:val="center"/>
              <w:rPr>
                <w:rFonts w:ascii="Comic Sans MS" w:hAnsi="Comic Sans MS"/>
                <w:sz w:val="20"/>
              </w:rPr>
            </w:pPr>
          </w:p>
        </w:tc>
      </w:tr>
      <w:tr w:rsidR="00BE127D" w14:paraId="72521C96" w14:textId="77777777" w:rsidTr="00BA52E9">
        <w:trPr>
          <w:trHeight w:val="1349"/>
        </w:trPr>
        <w:tc>
          <w:tcPr>
            <w:tcW w:w="1395" w:type="dxa"/>
            <w:shd w:val="clear" w:color="auto" w:fill="AEAAAA" w:themeFill="background2" w:themeFillShade="BF"/>
            <w:vAlign w:val="center"/>
          </w:tcPr>
          <w:p w14:paraId="06CB2365" w14:textId="77777777" w:rsidR="00BE127D" w:rsidRPr="006C3EDD" w:rsidRDefault="00BE127D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English</w:t>
            </w:r>
          </w:p>
        </w:tc>
        <w:tc>
          <w:tcPr>
            <w:tcW w:w="3235" w:type="dxa"/>
            <w:shd w:val="clear" w:color="auto" w:fill="92D050"/>
            <w:vAlign w:val="center"/>
          </w:tcPr>
          <w:p w14:paraId="3A198586" w14:textId="0E55877D" w:rsidR="00BE127D" w:rsidRPr="006C3EDD" w:rsidRDefault="00BE127D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To plan and write a draft pen pal letter for a child within the class that will be given to you. This will include using the specific layout located in the folder.</w:t>
            </w:r>
          </w:p>
        </w:tc>
        <w:tc>
          <w:tcPr>
            <w:tcW w:w="2923" w:type="dxa"/>
            <w:shd w:val="clear" w:color="auto" w:fill="92D050"/>
            <w:vAlign w:val="center"/>
          </w:tcPr>
          <w:p w14:paraId="0024497D" w14:textId="38011C7A" w:rsidR="00BE127D" w:rsidRPr="00AF0EFD" w:rsidRDefault="00BE127D" w:rsidP="00715B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To edit and improve (Grammar, punctuation and spelling) pen pal letter and write in neat to either post or deliver to the school. </w:t>
            </w:r>
          </w:p>
        </w:tc>
        <w:tc>
          <w:tcPr>
            <w:tcW w:w="4349" w:type="dxa"/>
            <w:gridSpan w:val="2"/>
            <w:shd w:val="clear" w:color="auto" w:fill="92D050"/>
            <w:vAlign w:val="center"/>
          </w:tcPr>
          <w:p w14:paraId="7CFFA0C2" w14:textId="7A809709" w:rsidR="00BE127D" w:rsidRPr="006C3EDD" w:rsidRDefault="00BE127D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Comprehension activity- Children will have a copy of passage to read from and answer the questions into their books. Adults and children may generate their own questions as an extension.  </w:t>
            </w:r>
          </w:p>
        </w:tc>
        <w:tc>
          <w:tcPr>
            <w:tcW w:w="1713" w:type="dxa"/>
            <w:shd w:val="clear" w:color="auto" w:fill="92D050"/>
            <w:vAlign w:val="center"/>
          </w:tcPr>
          <w:p w14:paraId="3C2FAD36" w14:textId="3A07EC74" w:rsidR="00BE127D" w:rsidRPr="006C3EDD" w:rsidRDefault="00BA52E9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To plan a letter, in the character of a Stone Age child, that will be sent to the future. </w:t>
            </w:r>
          </w:p>
        </w:tc>
        <w:tc>
          <w:tcPr>
            <w:tcW w:w="1973" w:type="dxa"/>
            <w:shd w:val="clear" w:color="auto" w:fill="92D050"/>
            <w:vAlign w:val="center"/>
          </w:tcPr>
          <w:p w14:paraId="75C71A8A" w14:textId="5D0700F8" w:rsidR="00BE127D" w:rsidRPr="006C3EDD" w:rsidRDefault="00BA52E9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To write and edit letter, in the of a Stone Age child, that will be sent to the future.</w:t>
            </w:r>
          </w:p>
        </w:tc>
      </w:tr>
      <w:tr w:rsidR="00AC7EA4" w14:paraId="334EACE7" w14:textId="77777777" w:rsidTr="00BE127D">
        <w:trPr>
          <w:trHeight w:val="283"/>
        </w:trPr>
        <w:tc>
          <w:tcPr>
            <w:tcW w:w="1395" w:type="dxa"/>
            <w:shd w:val="clear" w:color="auto" w:fill="AEAAAA" w:themeFill="background2" w:themeFillShade="BF"/>
            <w:vAlign w:val="center"/>
          </w:tcPr>
          <w:p w14:paraId="531F9B74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Reading</w:t>
            </w:r>
          </w:p>
        </w:tc>
        <w:tc>
          <w:tcPr>
            <w:tcW w:w="14193" w:type="dxa"/>
            <w:gridSpan w:val="6"/>
            <w:shd w:val="clear" w:color="auto" w:fill="92D050"/>
            <w:vAlign w:val="center"/>
          </w:tcPr>
          <w:p w14:paraId="30B09EE2" w14:textId="77777777" w:rsidR="00AC7EA4" w:rsidRDefault="00AC7EA4" w:rsidP="00592423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>Read 20 minutes, 5 times a week, recording in your reading records like normal.</w:t>
            </w:r>
          </w:p>
          <w:p w14:paraId="67D42431" w14:textId="085D2EEC" w:rsidR="0040270D" w:rsidRDefault="0040270D" w:rsidP="00592423">
            <w:pPr>
              <w:jc w:val="center"/>
            </w:pPr>
            <w:proofErr w:type="spellStart"/>
            <w:r>
              <w:t>GetEpic</w:t>
            </w:r>
            <w:proofErr w:type="spellEnd"/>
            <w:r>
              <w:t xml:space="preserve">-  </w:t>
            </w:r>
            <w:hyperlink r:id="rId8" w:history="1">
              <w:r w:rsidRPr="004F43CC">
                <w:rPr>
                  <w:rStyle w:val="Hyperlink"/>
                </w:rPr>
                <w:t>https://www.getepic.com/students?bqSource=login_instructions_modal</w:t>
              </w:r>
            </w:hyperlink>
            <w:r>
              <w:t xml:space="preserve"> Class code-  </w:t>
            </w:r>
            <w:r w:rsidRPr="0040270D">
              <w:t>gpu5836</w:t>
            </w:r>
          </w:p>
          <w:p w14:paraId="7E9B9FCE" w14:textId="02CC0478" w:rsidR="0040270D" w:rsidRPr="006C3EDD" w:rsidRDefault="0040270D" w:rsidP="00592423">
            <w:pPr>
              <w:jc w:val="center"/>
              <w:rPr>
                <w:rFonts w:ascii="Comic Sans MS" w:hAnsi="Comic Sans MS"/>
                <w:sz w:val="20"/>
              </w:rPr>
            </w:pPr>
          </w:p>
        </w:tc>
      </w:tr>
      <w:tr w:rsidR="00AC7EA4" w14:paraId="29C5A359" w14:textId="77777777" w:rsidTr="00BE127D">
        <w:trPr>
          <w:trHeight w:val="283"/>
        </w:trPr>
        <w:tc>
          <w:tcPr>
            <w:tcW w:w="1395" w:type="dxa"/>
            <w:shd w:val="clear" w:color="auto" w:fill="AEAAAA" w:themeFill="background2" w:themeFillShade="BF"/>
            <w:vAlign w:val="center"/>
          </w:tcPr>
          <w:p w14:paraId="6C4BF88D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PE</w:t>
            </w:r>
          </w:p>
        </w:tc>
        <w:tc>
          <w:tcPr>
            <w:tcW w:w="14193" w:type="dxa"/>
            <w:gridSpan w:val="6"/>
            <w:shd w:val="clear" w:color="auto" w:fill="FFD966" w:themeFill="accent4" w:themeFillTint="99"/>
            <w:vAlign w:val="center"/>
          </w:tcPr>
          <w:p w14:paraId="398B22DF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 xml:space="preserve">Exercise with other family members or PE with Joe wicks </w:t>
            </w:r>
            <w:hyperlink r:id="rId9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https://www.youtube.com/user/thebodycoach1</w:t>
              </w:r>
            </w:hyperlink>
            <w:r w:rsidRPr="006C3EDD">
              <w:rPr>
                <w:rFonts w:ascii="Comic Sans MS" w:hAnsi="Comic Sans MS"/>
                <w:sz w:val="20"/>
              </w:rPr>
              <w:t xml:space="preserve"> </w:t>
            </w:r>
          </w:p>
        </w:tc>
      </w:tr>
      <w:tr w:rsidR="0070653A" w14:paraId="201E6CB8" w14:textId="77777777" w:rsidTr="00BE127D">
        <w:trPr>
          <w:trHeight w:val="936"/>
        </w:trPr>
        <w:tc>
          <w:tcPr>
            <w:tcW w:w="1395" w:type="dxa"/>
            <w:shd w:val="clear" w:color="auto" w:fill="AEAAAA" w:themeFill="background2" w:themeFillShade="BF"/>
            <w:vAlign w:val="center"/>
          </w:tcPr>
          <w:p w14:paraId="1E185B1C" w14:textId="77777777" w:rsidR="0070653A" w:rsidRPr="006C3EDD" w:rsidRDefault="0070653A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Afternoon subjects</w:t>
            </w:r>
          </w:p>
        </w:tc>
        <w:tc>
          <w:tcPr>
            <w:tcW w:w="3235" w:type="dxa"/>
            <w:shd w:val="clear" w:color="auto" w:fill="F7CAAC" w:themeFill="accent2" w:themeFillTint="66"/>
            <w:vAlign w:val="center"/>
          </w:tcPr>
          <w:p w14:paraId="291999DF" w14:textId="77777777" w:rsidR="0047721C" w:rsidRDefault="00A20636" w:rsidP="00A20636">
            <w:pPr>
              <w:jc w:val="center"/>
              <w:rPr>
                <w:rFonts w:ascii="Comic Sans MS" w:hAnsi="Comic Sans MS"/>
                <w:sz w:val="20"/>
              </w:rPr>
            </w:pPr>
            <w:r w:rsidRPr="00A20636">
              <w:rPr>
                <w:rFonts w:ascii="Comic Sans MS" w:hAnsi="Comic Sans MS"/>
                <w:b/>
                <w:bCs/>
                <w:sz w:val="20"/>
                <w:u w:val="single"/>
              </w:rPr>
              <w:t>History</w:t>
            </w:r>
            <w:r>
              <w:rPr>
                <w:rFonts w:ascii="Comic Sans MS" w:hAnsi="Comic Sans MS"/>
                <w:sz w:val="20"/>
              </w:rPr>
              <w:t xml:space="preserve">- To write some short paragraphs about the following areas withing the Stone Age: </w:t>
            </w:r>
          </w:p>
          <w:p w14:paraId="0400F511" w14:textId="77777777" w:rsidR="00A20636" w:rsidRDefault="00A20636" w:rsidP="00A20636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Housing</w:t>
            </w:r>
          </w:p>
          <w:p w14:paraId="7E58A846" w14:textId="77777777" w:rsidR="00A20636" w:rsidRDefault="00A20636" w:rsidP="00A20636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Food</w:t>
            </w:r>
          </w:p>
          <w:p w14:paraId="60B79DB4" w14:textId="77777777" w:rsidR="00A20636" w:rsidRDefault="00A20636" w:rsidP="00A20636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Clothing</w:t>
            </w:r>
          </w:p>
          <w:p w14:paraId="1F220534" w14:textId="77777777" w:rsidR="00A20636" w:rsidRDefault="00A20636" w:rsidP="00A20636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lastRenderedPageBreak/>
              <w:t xml:space="preserve">Surroundings </w:t>
            </w:r>
          </w:p>
          <w:p w14:paraId="3264D52D" w14:textId="77777777" w:rsidR="00A20636" w:rsidRDefault="000F1143" w:rsidP="00A20636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Art</w:t>
            </w:r>
          </w:p>
          <w:p w14:paraId="276C097B" w14:textId="16A920BB" w:rsidR="000F1143" w:rsidRPr="00A20636" w:rsidRDefault="000F1143" w:rsidP="00A20636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Hunting</w:t>
            </w:r>
          </w:p>
        </w:tc>
        <w:tc>
          <w:tcPr>
            <w:tcW w:w="5458" w:type="dxa"/>
            <w:gridSpan w:val="2"/>
            <w:shd w:val="clear" w:color="auto" w:fill="F7CAAC" w:themeFill="accent2" w:themeFillTint="66"/>
            <w:vAlign w:val="center"/>
          </w:tcPr>
          <w:p w14:paraId="47A8BCD5" w14:textId="2A500E5E" w:rsidR="00A20636" w:rsidRPr="006C3EDD" w:rsidRDefault="0070653A" w:rsidP="00A20636">
            <w:pPr>
              <w:rPr>
                <w:rFonts w:ascii="Comic Sans MS" w:hAnsi="Comic Sans MS"/>
                <w:sz w:val="20"/>
              </w:rPr>
            </w:pPr>
            <w:r w:rsidRPr="00C270A8">
              <w:rPr>
                <w:rFonts w:ascii="Comic Sans MS" w:hAnsi="Comic Sans MS"/>
                <w:sz w:val="20"/>
                <w:u w:val="single"/>
              </w:rPr>
              <w:lastRenderedPageBreak/>
              <w:t>Science</w:t>
            </w:r>
            <w:r w:rsidR="00C270A8">
              <w:rPr>
                <w:rFonts w:ascii="Comic Sans MS" w:hAnsi="Comic Sans MS"/>
                <w:sz w:val="20"/>
                <w:u w:val="single"/>
              </w:rPr>
              <w:t>:</w:t>
            </w:r>
            <w:r w:rsidR="00C270A8">
              <w:rPr>
                <w:rFonts w:ascii="Comic Sans MS" w:hAnsi="Comic Sans MS"/>
                <w:sz w:val="20"/>
              </w:rPr>
              <w:t xml:space="preserve"> </w:t>
            </w:r>
            <w:r w:rsidR="000F1143">
              <w:rPr>
                <w:rFonts w:ascii="Comic Sans MS" w:hAnsi="Comic Sans MS"/>
                <w:sz w:val="20"/>
              </w:rPr>
              <w:t xml:space="preserve">Light and shadow activity- Children to complete </w:t>
            </w:r>
            <w:r w:rsidR="006F7429">
              <w:rPr>
                <w:rFonts w:ascii="Comic Sans MS" w:hAnsi="Comic Sans MS"/>
                <w:sz w:val="20"/>
              </w:rPr>
              <w:t>activities listed in the resource pack. Can be completed over a couple of days.</w:t>
            </w:r>
          </w:p>
          <w:p w14:paraId="03872ED1" w14:textId="772E573B" w:rsidR="0070653A" w:rsidRPr="006C3EDD" w:rsidRDefault="0070653A" w:rsidP="00592423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1814" w:type="dxa"/>
            <w:shd w:val="clear" w:color="auto" w:fill="F7CAAC" w:themeFill="accent2" w:themeFillTint="66"/>
            <w:vAlign w:val="center"/>
          </w:tcPr>
          <w:p w14:paraId="6BCE08E3" w14:textId="76B57750" w:rsidR="00861849" w:rsidRDefault="00861849" w:rsidP="00A20636">
            <w:pPr>
              <w:jc w:val="center"/>
              <w:rPr>
                <w:rFonts w:ascii="Comic Sans MS" w:hAnsi="Comic Sans MS"/>
                <w:sz w:val="20"/>
              </w:rPr>
            </w:pPr>
            <w:r w:rsidRPr="00861849">
              <w:rPr>
                <w:rFonts w:ascii="Comic Sans MS" w:hAnsi="Comic Sans MS"/>
                <w:sz w:val="20"/>
                <w:u w:val="single"/>
              </w:rPr>
              <w:t>RE</w:t>
            </w:r>
            <w:r>
              <w:rPr>
                <w:rFonts w:ascii="Comic Sans MS" w:hAnsi="Comic Sans MS"/>
                <w:sz w:val="20"/>
              </w:rPr>
              <w:t xml:space="preserve"> – </w:t>
            </w:r>
            <w:r w:rsidR="00A20636">
              <w:rPr>
                <w:rFonts w:ascii="Comic Sans MS" w:hAnsi="Comic Sans MS"/>
                <w:sz w:val="20"/>
              </w:rPr>
              <w:t>Salvation</w:t>
            </w:r>
            <w:r w:rsidR="006F7429">
              <w:rPr>
                <w:rFonts w:ascii="Comic Sans MS" w:hAnsi="Comic Sans MS"/>
                <w:sz w:val="20"/>
              </w:rPr>
              <w:t xml:space="preserve"> activity</w:t>
            </w:r>
          </w:p>
          <w:p w14:paraId="2AAF20BD" w14:textId="4C1CA08F" w:rsidR="00B804D7" w:rsidRDefault="00B804D7" w:rsidP="00A20636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Why is good Friday called ‘good Friday’?</w:t>
            </w:r>
          </w:p>
          <w:p w14:paraId="01487847" w14:textId="2CE37AA6" w:rsidR="00B804D7" w:rsidRDefault="00B804D7" w:rsidP="00A20636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741BCB49" w14:textId="7CDAAA8E" w:rsidR="00A20636" w:rsidRPr="006C3EDD" w:rsidRDefault="00A20636" w:rsidP="00A20636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3686" w:type="dxa"/>
            <w:gridSpan w:val="2"/>
            <w:shd w:val="clear" w:color="auto" w:fill="F7CAAC" w:themeFill="accent2" w:themeFillTint="66"/>
            <w:vAlign w:val="center"/>
          </w:tcPr>
          <w:p w14:paraId="695294AC" w14:textId="7549984D" w:rsidR="0070653A" w:rsidRPr="006C3EDD" w:rsidRDefault="000F1143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lastRenderedPageBreak/>
              <w:t>Kingston Zoom call- Afternoon activities</w:t>
            </w:r>
            <w:r w:rsidR="00FA231E">
              <w:rPr>
                <w:rFonts w:ascii="Comic Sans MS" w:hAnsi="Comic Sans MS"/>
                <w:sz w:val="20"/>
              </w:rPr>
              <w:t xml:space="preserve">/ PSHE </w:t>
            </w:r>
          </w:p>
        </w:tc>
      </w:tr>
    </w:tbl>
    <w:p w14:paraId="5546AFFA" w14:textId="77777777" w:rsidR="00E233FB" w:rsidRDefault="00E233FB" w:rsidP="00BA52E9">
      <w:pPr>
        <w:rPr>
          <w:rFonts w:ascii="Comic Sans MS" w:hAnsi="Comic Sans MS"/>
        </w:rPr>
      </w:pPr>
    </w:p>
    <w:p w14:paraId="4EE52815" w14:textId="56535091" w:rsidR="00BA52E9" w:rsidRDefault="00BA52E9" w:rsidP="00BA52E9">
      <w:pPr>
        <w:rPr>
          <w:rFonts w:ascii="Comic Sans MS" w:hAnsi="Comic Sans MS"/>
        </w:rPr>
      </w:pPr>
      <w:r>
        <w:rPr>
          <w:rFonts w:ascii="Comic Sans MS" w:hAnsi="Comic Sans MS"/>
        </w:rPr>
        <w:t>Other useful links-</w:t>
      </w:r>
    </w:p>
    <w:p w14:paraId="4DE5126B" w14:textId="0AB4F024" w:rsidR="00BA52E9" w:rsidRDefault="00BA52E9" w:rsidP="00BA52E9">
      <w:pPr>
        <w:rPr>
          <w:rFonts w:ascii="Comic Sans MS" w:hAnsi="Comic Sans MS"/>
        </w:rPr>
      </w:pPr>
      <w:r>
        <w:rPr>
          <w:rFonts w:ascii="Comic Sans MS" w:hAnsi="Comic Sans MS"/>
        </w:rPr>
        <w:t>English:</w:t>
      </w:r>
    </w:p>
    <w:p w14:paraId="6A06FFBC" w14:textId="77777777" w:rsidR="00BA52E9" w:rsidRDefault="003D3E2D" w:rsidP="00BA52E9">
      <w:pPr>
        <w:shd w:val="clear" w:color="auto" w:fill="FFFFFF"/>
        <w:textAlignment w:val="baseline"/>
        <w:rPr>
          <w:rFonts w:ascii="Segoe UI" w:hAnsi="Segoe UI" w:cs="Segoe UI"/>
          <w:color w:val="201F1E"/>
          <w:sz w:val="23"/>
          <w:szCs w:val="23"/>
        </w:rPr>
      </w:pPr>
      <w:hyperlink r:id="rId10" w:tgtFrame="_blank" w:history="1">
        <w:r w:rsidR="00BA52E9">
          <w:rPr>
            <w:rStyle w:val="Hyperlink"/>
            <w:rFonts w:ascii="Segoe UI" w:hAnsi="Segoe UI" w:cs="Segoe UI"/>
            <w:sz w:val="23"/>
            <w:szCs w:val="23"/>
            <w:bdr w:val="none" w:sz="0" w:space="0" w:color="auto" w:frame="1"/>
          </w:rPr>
          <w:t>https://www.twinkl.co.uk/resource/t2-e-2489-year-3-letter-writing-word-mat</w:t>
        </w:r>
      </w:hyperlink>
    </w:p>
    <w:p w14:paraId="298DB188" w14:textId="77777777" w:rsidR="00BA52E9" w:rsidRDefault="003D3E2D" w:rsidP="00BA52E9">
      <w:pPr>
        <w:shd w:val="clear" w:color="auto" w:fill="FFFFFF"/>
        <w:textAlignment w:val="baseline"/>
        <w:rPr>
          <w:rFonts w:ascii="Segoe UI" w:hAnsi="Segoe UI" w:cs="Segoe UI"/>
          <w:color w:val="201F1E"/>
          <w:sz w:val="23"/>
          <w:szCs w:val="23"/>
        </w:rPr>
      </w:pPr>
      <w:hyperlink r:id="rId11" w:tgtFrame="_blank" w:history="1">
        <w:r w:rsidR="00BA52E9">
          <w:rPr>
            <w:rStyle w:val="Hyperlink"/>
            <w:rFonts w:ascii="Segoe UI" w:hAnsi="Segoe UI" w:cs="Segoe UI"/>
            <w:sz w:val="23"/>
            <w:szCs w:val="23"/>
            <w:bdr w:val="none" w:sz="0" w:space="0" w:color="auto" w:frame="1"/>
          </w:rPr>
          <w:t>https://www.twinkl.co.uk/resource/t2-e-3508-y3-letter-writing-informal-model-example-text</w:t>
        </w:r>
      </w:hyperlink>
    </w:p>
    <w:p w14:paraId="3BE066E7" w14:textId="77777777" w:rsidR="00BA52E9" w:rsidRDefault="003D3E2D" w:rsidP="00BA52E9">
      <w:pPr>
        <w:shd w:val="clear" w:color="auto" w:fill="FFFFFF"/>
        <w:textAlignment w:val="baseline"/>
        <w:rPr>
          <w:rFonts w:ascii="Segoe UI" w:hAnsi="Segoe UI" w:cs="Segoe UI"/>
          <w:color w:val="201F1E"/>
          <w:sz w:val="23"/>
          <w:szCs w:val="23"/>
        </w:rPr>
      </w:pPr>
      <w:hyperlink r:id="rId12" w:tgtFrame="_blank" w:history="1">
        <w:r w:rsidR="00BA52E9">
          <w:rPr>
            <w:rStyle w:val="Hyperlink"/>
            <w:rFonts w:ascii="Segoe UI" w:hAnsi="Segoe UI" w:cs="Segoe UI"/>
            <w:sz w:val="23"/>
            <w:szCs w:val="23"/>
            <w:bdr w:val="none" w:sz="0" w:space="0" w:color="auto" w:frame="1"/>
          </w:rPr>
          <w:t>https://www.bbc.co.uk/teach/skillswise/writing-a-letter/zbc8vk7</w:t>
        </w:r>
      </w:hyperlink>
    </w:p>
    <w:p w14:paraId="2AD8841C" w14:textId="77777777" w:rsidR="00BA52E9" w:rsidRDefault="003D3E2D" w:rsidP="00BA52E9">
      <w:pPr>
        <w:shd w:val="clear" w:color="auto" w:fill="FFFFFF"/>
        <w:textAlignment w:val="baseline"/>
        <w:rPr>
          <w:rFonts w:ascii="Segoe UI" w:hAnsi="Segoe UI" w:cs="Segoe UI"/>
          <w:color w:val="201F1E"/>
          <w:sz w:val="23"/>
          <w:szCs w:val="23"/>
        </w:rPr>
      </w:pPr>
      <w:hyperlink r:id="rId13" w:tgtFrame="_blank" w:history="1">
        <w:r w:rsidR="00BA52E9">
          <w:rPr>
            <w:rStyle w:val="Hyperlink"/>
            <w:rFonts w:ascii="Segoe UI" w:hAnsi="Segoe UI" w:cs="Segoe UI"/>
            <w:sz w:val="23"/>
            <w:szCs w:val="23"/>
            <w:bdr w:val="none" w:sz="0" w:space="0" w:color="auto" w:frame="1"/>
          </w:rPr>
          <w:t>https://www.tes.com/teaching-resource/pen-pal-letters-11460967</w:t>
        </w:r>
      </w:hyperlink>
    </w:p>
    <w:p w14:paraId="4F50F7FE" w14:textId="77777777" w:rsidR="00BA52E9" w:rsidRDefault="003D3E2D" w:rsidP="00BA52E9">
      <w:pPr>
        <w:shd w:val="clear" w:color="auto" w:fill="FFFFFF"/>
        <w:textAlignment w:val="baseline"/>
        <w:rPr>
          <w:rFonts w:ascii="Segoe UI" w:hAnsi="Segoe UI" w:cs="Segoe UI"/>
          <w:color w:val="201F1E"/>
          <w:sz w:val="23"/>
          <w:szCs w:val="23"/>
        </w:rPr>
      </w:pPr>
      <w:hyperlink r:id="rId14" w:tgtFrame="_blank" w:history="1">
        <w:r w:rsidR="00BA52E9">
          <w:rPr>
            <w:rStyle w:val="Hyperlink"/>
            <w:rFonts w:ascii="Segoe UI" w:hAnsi="Segoe UI" w:cs="Segoe UI"/>
            <w:sz w:val="23"/>
            <w:szCs w:val="23"/>
            <w:bdr w:val="none" w:sz="0" w:space="0" w:color="auto" w:frame="1"/>
          </w:rPr>
          <w:t>https://learnenglishkids.britishcouncil.org/writing-practice/penpal-letter</w:t>
        </w:r>
      </w:hyperlink>
    </w:p>
    <w:p w14:paraId="5A6D3D9D" w14:textId="615A3645" w:rsidR="00BA52E9" w:rsidRDefault="00BA52E9" w:rsidP="00BA52E9">
      <w:pPr>
        <w:rPr>
          <w:rFonts w:ascii="Comic Sans MS" w:hAnsi="Comic Sans MS"/>
        </w:rPr>
      </w:pPr>
      <w:r>
        <w:rPr>
          <w:rFonts w:ascii="Comic Sans MS" w:hAnsi="Comic Sans MS"/>
        </w:rPr>
        <w:t>Maths:</w:t>
      </w:r>
    </w:p>
    <w:p w14:paraId="5CE0D20D" w14:textId="369D9D38" w:rsidR="00BA52E9" w:rsidRDefault="003D3E2D" w:rsidP="00BA52E9">
      <w:pPr>
        <w:rPr>
          <w:rFonts w:ascii="Comic Sans MS" w:hAnsi="Comic Sans MS"/>
        </w:rPr>
      </w:pPr>
      <w:hyperlink r:id="rId15" w:history="1">
        <w:r w:rsidR="00BA52E9" w:rsidRPr="00BE6F76">
          <w:rPr>
            <w:rStyle w:val="Hyperlink"/>
            <w:rFonts w:ascii="Comic Sans MS" w:hAnsi="Comic Sans MS"/>
          </w:rPr>
          <w:t>https://corbettmaths.com/5-a-day/primary/</w:t>
        </w:r>
      </w:hyperlink>
      <w:r w:rsidR="00BA52E9">
        <w:rPr>
          <w:rFonts w:ascii="Comic Sans MS" w:hAnsi="Comic Sans MS"/>
        </w:rPr>
        <w:t xml:space="preserve">   ---- Complete Bronze sections</w:t>
      </w:r>
    </w:p>
    <w:p w14:paraId="57A52D1B" w14:textId="2E0D0589" w:rsidR="00BA52E9" w:rsidRDefault="00BA52E9" w:rsidP="00BA52E9">
      <w:pPr>
        <w:rPr>
          <w:rFonts w:ascii="Comic Sans MS" w:hAnsi="Comic Sans MS"/>
        </w:rPr>
      </w:pPr>
      <w:r>
        <w:rPr>
          <w:rFonts w:ascii="Comic Sans MS" w:hAnsi="Comic Sans MS"/>
        </w:rPr>
        <w:t>Science:</w:t>
      </w:r>
    </w:p>
    <w:p w14:paraId="7583A4DF" w14:textId="7A3664F7" w:rsidR="00E233FB" w:rsidRDefault="003D3E2D" w:rsidP="00BA52E9">
      <w:pPr>
        <w:rPr>
          <w:rStyle w:val="Hyperlink"/>
          <w:rFonts w:ascii="Comic Sans MS" w:hAnsi="Comic Sans MS"/>
        </w:rPr>
      </w:pPr>
      <w:hyperlink r:id="rId16" w:history="1">
        <w:r w:rsidR="00BA52E9" w:rsidRPr="00BE6F76">
          <w:rPr>
            <w:rStyle w:val="Hyperlink"/>
            <w:rFonts w:ascii="Comic Sans MS" w:hAnsi="Comic Sans MS"/>
          </w:rPr>
          <w:t>https://www.bbc.co.uk/bitesize/clips/zshxpv4</w:t>
        </w:r>
      </w:hyperlink>
    </w:p>
    <w:p w14:paraId="5946FAA6" w14:textId="77777777" w:rsidR="00E233FB" w:rsidRDefault="00E233FB" w:rsidP="00BA52E9">
      <w:pPr>
        <w:rPr>
          <w:rStyle w:val="Hyperlink"/>
          <w:rFonts w:ascii="Comic Sans MS" w:hAnsi="Comic Sans MS"/>
          <w:color w:val="auto"/>
          <w:u w:val="none"/>
        </w:rPr>
      </w:pPr>
      <w:r>
        <w:rPr>
          <w:rStyle w:val="Hyperlink"/>
          <w:rFonts w:ascii="Comic Sans MS" w:hAnsi="Comic Sans MS"/>
          <w:color w:val="auto"/>
          <w:u w:val="none"/>
        </w:rPr>
        <w:t xml:space="preserve">RE- </w:t>
      </w:r>
    </w:p>
    <w:p w14:paraId="52C641A7" w14:textId="5F5A2900" w:rsidR="00E233FB" w:rsidRDefault="003D3E2D" w:rsidP="00BA52E9">
      <w:pPr>
        <w:rPr>
          <w:rFonts w:ascii="Comic Sans MS" w:hAnsi="Comic Sans MS"/>
        </w:rPr>
      </w:pPr>
      <w:hyperlink r:id="rId17" w:history="1">
        <w:r w:rsidR="00E233FB" w:rsidRPr="004F43CC">
          <w:rPr>
            <w:rStyle w:val="Hyperlink"/>
            <w:rFonts w:ascii="Comic Sans MS" w:hAnsi="Comic Sans MS"/>
          </w:rPr>
          <w:t>https://www.youtube.com/watch?v=j73RjC48gWg</w:t>
        </w:r>
      </w:hyperlink>
    </w:p>
    <w:p w14:paraId="058FCAE1" w14:textId="77777777" w:rsidR="00E233FB" w:rsidRPr="00E233FB" w:rsidRDefault="00E233FB" w:rsidP="00BA52E9">
      <w:pPr>
        <w:rPr>
          <w:rFonts w:ascii="Comic Sans MS" w:hAnsi="Comic Sans MS"/>
        </w:rPr>
      </w:pPr>
    </w:p>
    <w:p w14:paraId="308A2010" w14:textId="77777777" w:rsidR="00BA52E9" w:rsidRDefault="00BA52E9" w:rsidP="00BA52E9">
      <w:pPr>
        <w:rPr>
          <w:rFonts w:ascii="Comic Sans MS" w:hAnsi="Comic Sans MS"/>
        </w:rPr>
      </w:pPr>
    </w:p>
    <w:p w14:paraId="0E7FE79B" w14:textId="77777777" w:rsidR="00BA52E9" w:rsidRDefault="00BA52E9" w:rsidP="00BA52E9">
      <w:pPr>
        <w:rPr>
          <w:rFonts w:ascii="Comic Sans MS" w:hAnsi="Comic Sans MS"/>
        </w:rPr>
      </w:pPr>
    </w:p>
    <w:p w14:paraId="3308B256" w14:textId="77777777" w:rsidR="00236F3F" w:rsidRPr="008D140D" w:rsidRDefault="00236F3F">
      <w:pPr>
        <w:rPr>
          <w:rFonts w:ascii="Comic Sans MS" w:hAnsi="Comic Sans MS"/>
        </w:rPr>
      </w:pPr>
    </w:p>
    <w:sectPr w:rsidR="00236F3F" w:rsidRPr="008D140D" w:rsidSect="00236F3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A65C0"/>
    <w:multiLevelType w:val="hybridMultilevel"/>
    <w:tmpl w:val="8A405E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24814"/>
    <w:multiLevelType w:val="hybridMultilevel"/>
    <w:tmpl w:val="EEB2D30A"/>
    <w:lvl w:ilvl="0" w:tplc="0809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</w:abstractNum>
  <w:abstractNum w:abstractNumId="2" w15:restartNumberingAfterBreak="0">
    <w:nsid w:val="563029C0"/>
    <w:multiLevelType w:val="hybridMultilevel"/>
    <w:tmpl w:val="C5AAC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CC"/>
    <w:rsid w:val="000075D6"/>
    <w:rsid w:val="00095695"/>
    <w:rsid w:val="000F1143"/>
    <w:rsid w:val="000F6C22"/>
    <w:rsid w:val="001366EF"/>
    <w:rsid w:val="001713CC"/>
    <w:rsid w:val="00236F3F"/>
    <w:rsid w:val="00272751"/>
    <w:rsid w:val="00303AD2"/>
    <w:rsid w:val="00317B41"/>
    <w:rsid w:val="00327481"/>
    <w:rsid w:val="0034030A"/>
    <w:rsid w:val="00366E44"/>
    <w:rsid w:val="003737E7"/>
    <w:rsid w:val="0037441F"/>
    <w:rsid w:val="00377728"/>
    <w:rsid w:val="003830D5"/>
    <w:rsid w:val="003C403D"/>
    <w:rsid w:val="003D3E2D"/>
    <w:rsid w:val="0040270D"/>
    <w:rsid w:val="0047721C"/>
    <w:rsid w:val="00511DB3"/>
    <w:rsid w:val="00564247"/>
    <w:rsid w:val="00592423"/>
    <w:rsid w:val="00597AE9"/>
    <w:rsid w:val="005A1BAF"/>
    <w:rsid w:val="00631479"/>
    <w:rsid w:val="006A428D"/>
    <w:rsid w:val="006F7429"/>
    <w:rsid w:val="0070653A"/>
    <w:rsid w:val="00715B05"/>
    <w:rsid w:val="007517CD"/>
    <w:rsid w:val="007B5502"/>
    <w:rsid w:val="00821CA5"/>
    <w:rsid w:val="00861849"/>
    <w:rsid w:val="00864DB9"/>
    <w:rsid w:val="008D140D"/>
    <w:rsid w:val="008E507B"/>
    <w:rsid w:val="0091149E"/>
    <w:rsid w:val="009C3D3C"/>
    <w:rsid w:val="009D3317"/>
    <w:rsid w:val="00A20636"/>
    <w:rsid w:val="00AC7EA4"/>
    <w:rsid w:val="00AF0EFD"/>
    <w:rsid w:val="00B10F11"/>
    <w:rsid w:val="00B70F55"/>
    <w:rsid w:val="00B804D7"/>
    <w:rsid w:val="00B935E2"/>
    <w:rsid w:val="00BA52E9"/>
    <w:rsid w:val="00BE127D"/>
    <w:rsid w:val="00BE1550"/>
    <w:rsid w:val="00C17DA5"/>
    <w:rsid w:val="00C270A8"/>
    <w:rsid w:val="00C41D01"/>
    <w:rsid w:val="00D415EC"/>
    <w:rsid w:val="00E233FB"/>
    <w:rsid w:val="00E61ABF"/>
    <w:rsid w:val="00E73ECE"/>
    <w:rsid w:val="00E7552C"/>
    <w:rsid w:val="00EA503F"/>
    <w:rsid w:val="00EE744F"/>
    <w:rsid w:val="00F048B0"/>
    <w:rsid w:val="00F349E4"/>
    <w:rsid w:val="00F50177"/>
    <w:rsid w:val="00F57B01"/>
    <w:rsid w:val="00FA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FD4C9"/>
  <w15:chartTrackingRefBased/>
  <w15:docId w15:val="{4BBE1846-CC9A-40C3-9618-2DC08241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7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6F3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744F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E12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027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5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tepic.com/students?bqSource=login_instructions_modal" TargetMode="External"/><Relationship Id="rId13" Type="http://schemas.openxmlformats.org/officeDocument/2006/relationships/hyperlink" Target="https://www.tes.com/teaching-resource/pen-pal-letters-1146096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dshed.com/en-gb" TargetMode="External"/><Relationship Id="rId12" Type="http://schemas.openxmlformats.org/officeDocument/2006/relationships/hyperlink" Target="https://www.bbc.co.uk/teach/skillswise/writing-a-letter/zbc8vk7" TargetMode="External"/><Relationship Id="rId17" Type="http://schemas.openxmlformats.org/officeDocument/2006/relationships/hyperlink" Target="https://www.youtube.com/watch?v=j73RjC48gW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bc.co.uk/bitesize/clips/zshxpv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mathletics.com/" TargetMode="External"/><Relationship Id="rId11" Type="http://schemas.openxmlformats.org/officeDocument/2006/relationships/hyperlink" Target="https://www.twinkl.co.uk/resource/t2-e-3508-y3-letter-writing-informal-model-example-text" TargetMode="External"/><Relationship Id="rId5" Type="http://schemas.openxmlformats.org/officeDocument/2006/relationships/hyperlink" Target="https://play.ttrockstars.com/" TargetMode="External"/><Relationship Id="rId15" Type="http://schemas.openxmlformats.org/officeDocument/2006/relationships/hyperlink" Target="https://corbettmaths.com/5-a-day/primary/" TargetMode="External"/><Relationship Id="rId10" Type="http://schemas.openxmlformats.org/officeDocument/2006/relationships/hyperlink" Target="https://www.twinkl.co.uk/resource/t2-e-2489-year-3-letter-writing-word-ma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user/thebodycoach1" TargetMode="External"/><Relationship Id="rId14" Type="http://schemas.openxmlformats.org/officeDocument/2006/relationships/hyperlink" Target="https://learnenglishkids.britishcouncil.org/writing-practice/penpal-lett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B4142EB2</Template>
  <TotalTime>0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Jack Hoare</cp:lastModifiedBy>
  <cp:revision>2</cp:revision>
  <dcterms:created xsi:type="dcterms:W3CDTF">2021-01-18T08:10:00Z</dcterms:created>
  <dcterms:modified xsi:type="dcterms:W3CDTF">2021-01-18T08:10:00Z</dcterms:modified>
</cp:coreProperties>
</file>